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4ED" w:rsidRDefault="000164ED">
      <w:pPr>
        <w:rPr>
          <w:sz w:val="24"/>
          <w:szCs w:val="24"/>
        </w:rPr>
      </w:pPr>
    </w:p>
    <w:p w:rsidR="000164ED" w:rsidRPr="009F5C98" w:rsidRDefault="000164ED">
      <w:pPr>
        <w:rPr>
          <w:rFonts w:ascii="Times New Roman" w:hAnsi="Times New Roman" w:cs="Times New Roman"/>
          <w:sz w:val="28"/>
          <w:szCs w:val="28"/>
        </w:rPr>
      </w:pPr>
      <w:r w:rsidRPr="009F5C98">
        <w:rPr>
          <w:rFonts w:ascii="Times New Roman" w:hAnsi="Times New Roman" w:cs="Times New Roman"/>
          <w:sz w:val="28"/>
          <w:szCs w:val="28"/>
        </w:rPr>
        <w:t>Урок географии  9 клаас</w:t>
      </w:r>
    </w:p>
    <w:p w:rsidR="000164ED" w:rsidRPr="009F5C98" w:rsidRDefault="000164ED" w:rsidP="00167A9D">
      <w:pPr>
        <w:rPr>
          <w:rFonts w:ascii="Times New Roman" w:hAnsi="Times New Roman" w:cs="Times New Roman"/>
          <w:sz w:val="28"/>
          <w:szCs w:val="28"/>
        </w:rPr>
      </w:pPr>
      <w:r w:rsidRPr="009F5C98">
        <w:rPr>
          <w:rFonts w:ascii="Times New Roman" w:hAnsi="Times New Roman" w:cs="Times New Roman"/>
          <w:sz w:val="28"/>
          <w:szCs w:val="28"/>
        </w:rPr>
        <w:t xml:space="preserve">Теме: Восточная Сибирь. Природные условия, ресурсы. Байкал. </w:t>
      </w:r>
      <w:bookmarkStart w:id="0" w:name="_GoBack"/>
      <w:bookmarkEnd w:id="0"/>
    </w:p>
    <w:p w:rsidR="000164ED" w:rsidRDefault="000164ED" w:rsidP="00167A9D">
      <w:pPr>
        <w:rPr>
          <w:rFonts w:ascii="Times New Roman" w:hAnsi="Times New Roman" w:cs="Times New Roman"/>
        </w:rPr>
      </w:pPr>
      <w:hyperlink r:id="rId4" w:history="1">
        <w:r w:rsidRPr="0086198A">
          <w:rPr>
            <w:rStyle w:val="Hyperlink"/>
            <w:rFonts w:ascii="Times New Roman" w:hAnsi="Times New Roman" w:cs="Times New Roman"/>
          </w:rPr>
          <w:t>https://interneturok.ru/subject/geografy</w:t>
        </w:r>
      </w:hyperlink>
      <w:r>
        <w:rPr>
          <w:rFonts w:ascii="Times New Roman" w:hAnsi="Times New Roman" w:cs="Times New Roman"/>
        </w:rPr>
        <w:t xml:space="preserve"> </w:t>
      </w:r>
    </w:p>
    <w:p w:rsidR="000164ED" w:rsidRPr="00167A9D" w:rsidRDefault="000164ED">
      <w:pPr>
        <w:rPr>
          <w:sz w:val="24"/>
          <w:szCs w:val="24"/>
        </w:rPr>
      </w:pPr>
      <w:hyperlink r:id="rId5" w:history="1">
        <w:r>
          <w:rPr>
            <w:rStyle w:val="Hyperlink"/>
          </w:rPr>
          <w:t>https://geo-oge.sdamgia.ru/course?id=23886</w:t>
        </w:r>
      </w:hyperlink>
    </w:p>
    <w:sectPr w:rsidR="000164ED" w:rsidRPr="00167A9D" w:rsidSect="008A1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032"/>
    <w:rsid w:val="000164ED"/>
    <w:rsid w:val="000E4BFD"/>
    <w:rsid w:val="000F0CA3"/>
    <w:rsid w:val="00167A9D"/>
    <w:rsid w:val="001D6030"/>
    <w:rsid w:val="002042A7"/>
    <w:rsid w:val="003128E6"/>
    <w:rsid w:val="003A5032"/>
    <w:rsid w:val="006A5622"/>
    <w:rsid w:val="0086198A"/>
    <w:rsid w:val="008A182B"/>
    <w:rsid w:val="00975E69"/>
    <w:rsid w:val="009F5C98"/>
    <w:rsid w:val="00E4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82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A562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167A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eo-oge.sdamgia.ru/course?id=23886" TargetMode="External"/><Relationship Id="rId4" Type="http://schemas.openxmlformats.org/officeDocument/2006/relationships/hyperlink" Target="https://interneturok.ru/subject/geograf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1</Pages>
  <Words>42</Words>
  <Characters>243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User</cp:lastModifiedBy>
  <cp:revision>6</cp:revision>
  <dcterms:created xsi:type="dcterms:W3CDTF">2020-04-07T09:22:00Z</dcterms:created>
  <dcterms:modified xsi:type="dcterms:W3CDTF">2020-04-07T09:21:00Z</dcterms:modified>
</cp:coreProperties>
</file>